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3E" w:rsidRPr="000E41BA" w:rsidRDefault="00226B3E" w:rsidP="004A10ED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>СОБРАНИЕ ДЕПУТАТОВ УЛЬЧСКОГО</w:t>
      </w:r>
    </w:p>
    <w:p w:rsidR="00226B3E" w:rsidRPr="000E41BA" w:rsidRDefault="00226B3E" w:rsidP="004A10ED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 xml:space="preserve">МУНИЦИПАЛЬНОГО РАЙОНА </w:t>
      </w:r>
    </w:p>
    <w:p w:rsidR="00226B3E" w:rsidRPr="000E41BA" w:rsidRDefault="00226B3E" w:rsidP="004A10ED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>ХАБАРОВСКОГО КРАЯ</w:t>
      </w:r>
    </w:p>
    <w:p w:rsidR="00226B3E" w:rsidRPr="000E41BA" w:rsidRDefault="00226B3E" w:rsidP="004A10ED">
      <w:pPr>
        <w:jc w:val="center"/>
        <w:rPr>
          <w:sz w:val="28"/>
          <w:szCs w:val="28"/>
        </w:rPr>
      </w:pPr>
    </w:p>
    <w:p w:rsidR="00226B3E" w:rsidRPr="000E41BA" w:rsidRDefault="00226B3E" w:rsidP="004A10ED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 xml:space="preserve">РЕШЕНИЕ  </w:t>
      </w:r>
    </w:p>
    <w:p w:rsidR="00226B3E" w:rsidRDefault="00226B3E" w:rsidP="004A10ED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>с. Богородское</w:t>
      </w:r>
    </w:p>
    <w:p w:rsidR="00226B3E" w:rsidRDefault="00226B3E" w:rsidP="004A10ED">
      <w:pPr>
        <w:rPr>
          <w:sz w:val="28"/>
          <w:szCs w:val="28"/>
        </w:rPr>
      </w:pPr>
      <w:r>
        <w:rPr>
          <w:sz w:val="28"/>
          <w:szCs w:val="28"/>
        </w:rPr>
        <w:t>31 октября  2012 года                                                                                      №458</w:t>
      </w:r>
    </w:p>
    <w:p w:rsidR="00226B3E" w:rsidRDefault="00226B3E" w:rsidP="004A10ED">
      <w:pPr>
        <w:rPr>
          <w:sz w:val="28"/>
          <w:szCs w:val="28"/>
        </w:rPr>
      </w:pPr>
    </w:p>
    <w:p w:rsidR="00226B3E" w:rsidRDefault="00226B3E" w:rsidP="00446FB3">
      <w:pPr>
        <w:jc w:val="both"/>
        <w:rPr>
          <w:sz w:val="28"/>
          <w:szCs w:val="28"/>
        </w:rPr>
      </w:pPr>
      <w:r>
        <w:rPr>
          <w:sz w:val="28"/>
          <w:szCs w:val="28"/>
        </w:rPr>
        <w:t>Об  утверждении    Положения  о  Контрольно-счетной палате  Ульчского муниципального района Хабаровского края</w:t>
      </w:r>
    </w:p>
    <w:p w:rsidR="00226B3E" w:rsidRDefault="00226B3E" w:rsidP="004A10ED">
      <w:pPr>
        <w:rPr>
          <w:sz w:val="28"/>
          <w:szCs w:val="28"/>
        </w:rPr>
      </w:pPr>
    </w:p>
    <w:p w:rsidR="00226B3E" w:rsidRDefault="00226B3E" w:rsidP="00D77C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В соответствии с Федеральным 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Собрание депутатов</w:t>
      </w:r>
    </w:p>
    <w:p w:rsidR="00226B3E" w:rsidRDefault="00226B3E" w:rsidP="00D77C9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226B3E" w:rsidRDefault="00226B3E" w:rsidP="007E25AB">
      <w:pPr>
        <w:ind w:firstLine="708"/>
        <w:jc w:val="both"/>
        <w:rPr>
          <w:sz w:val="28"/>
          <w:szCs w:val="28"/>
        </w:rPr>
      </w:pPr>
      <w:r w:rsidRPr="00D77C9F">
        <w:rPr>
          <w:sz w:val="28"/>
          <w:szCs w:val="28"/>
        </w:rPr>
        <w:t xml:space="preserve">1.Утвердить Положение о Контрольно-счетной палате Ульчского муниципального района </w:t>
      </w:r>
      <w:r>
        <w:rPr>
          <w:sz w:val="28"/>
          <w:szCs w:val="28"/>
        </w:rPr>
        <w:t>Хабаровского края.</w:t>
      </w:r>
    </w:p>
    <w:p w:rsidR="00226B3E" w:rsidRDefault="00226B3E" w:rsidP="00D77C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2. Признать утратившим силу  решение Собрания депутатов Ульчского муниципального района Хабаровского края:</w:t>
      </w:r>
    </w:p>
    <w:p w:rsidR="00226B3E" w:rsidRDefault="00226B3E" w:rsidP="00D77C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от 16.09.2011 № 339 «О Контрольно-счетной палате при Собрании депутатов Ульчского муниципального района»;</w:t>
      </w:r>
    </w:p>
    <w:p w:rsidR="00226B3E" w:rsidRDefault="00226B3E" w:rsidP="008340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от 25.10.2011 № 350 «О внесении изменений в решение Собрания депутатов Ульчского муниципального района от 16.09.2011 № 339 «О Контрольно-счетной палате при Собрании депутатов Ульчского муниципального района»;</w:t>
      </w:r>
    </w:p>
    <w:p w:rsidR="00226B3E" w:rsidRDefault="00226B3E" w:rsidP="008340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от  26.12.2011 № 383 «О внесении изменений в решение Собрания депутатов Ульчского муниципального района от 16.09.2011 № 339 «О Контрольно-счетной палате при Собрании депутатов Ульчского муниципального района»;</w:t>
      </w:r>
    </w:p>
    <w:p w:rsidR="00226B3E" w:rsidRDefault="00226B3E" w:rsidP="008340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от 10.02.2012 № 391 «О Контрольно-счетной палате при Собрании депутатов Ульчского муниципального района»;</w:t>
      </w:r>
    </w:p>
    <w:p w:rsidR="00226B3E" w:rsidRPr="00CA0B80" w:rsidRDefault="00226B3E" w:rsidP="007E25AB">
      <w:pPr>
        <w:ind w:firstLine="708"/>
        <w:jc w:val="both"/>
        <w:rPr>
          <w:sz w:val="28"/>
          <w:szCs w:val="28"/>
        </w:rPr>
      </w:pPr>
      <w:r w:rsidRPr="00CA0B80">
        <w:rPr>
          <w:sz w:val="28"/>
          <w:szCs w:val="28"/>
        </w:rPr>
        <w:t xml:space="preserve">3. Контроль за выполнением настоящего решения возложить на постоянную депутатскую комиссию  </w:t>
      </w:r>
      <w:r w:rsidRPr="00927B22">
        <w:rPr>
          <w:sz w:val="28"/>
          <w:szCs w:val="28"/>
        </w:rPr>
        <w:t xml:space="preserve">по бюджету, </w:t>
      </w:r>
      <w:r>
        <w:rPr>
          <w:sz w:val="28"/>
          <w:szCs w:val="28"/>
        </w:rPr>
        <w:t>финансовому регулированию и  налоговой политике, социально-экономическому развитию и экономической реформе (А.М. Стариенко).</w:t>
      </w:r>
    </w:p>
    <w:p w:rsidR="00226B3E" w:rsidRDefault="00226B3E" w:rsidP="007E25AB">
      <w:pPr>
        <w:ind w:firstLine="708"/>
        <w:jc w:val="both"/>
        <w:rPr>
          <w:sz w:val="28"/>
          <w:szCs w:val="28"/>
        </w:rPr>
      </w:pPr>
      <w:r w:rsidRPr="00CA0B80">
        <w:rPr>
          <w:sz w:val="28"/>
          <w:szCs w:val="28"/>
        </w:rPr>
        <w:t xml:space="preserve">4. Опубликовать настоящее  решение </w:t>
      </w:r>
      <w:r w:rsidRPr="00927B22">
        <w:rPr>
          <w:sz w:val="28"/>
          <w:szCs w:val="28"/>
        </w:rPr>
        <w:t xml:space="preserve">в </w:t>
      </w:r>
      <w:r>
        <w:rPr>
          <w:sz w:val="28"/>
          <w:szCs w:val="28"/>
        </w:rPr>
        <w:t>приложение к районной газете «Амурский Маяк»</w:t>
      </w:r>
      <w:r w:rsidRPr="00927B22">
        <w:rPr>
          <w:sz w:val="28"/>
          <w:szCs w:val="28"/>
        </w:rPr>
        <w:t xml:space="preserve">. </w:t>
      </w:r>
    </w:p>
    <w:p w:rsidR="00226B3E" w:rsidRDefault="00226B3E" w:rsidP="007E25AB">
      <w:pPr>
        <w:ind w:firstLine="708"/>
        <w:jc w:val="both"/>
        <w:rPr>
          <w:sz w:val="28"/>
          <w:szCs w:val="28"/>
        </w:rPr>
      </w:pPr>
      <w:r w:rsidRPr="00927B22">
        <w:rPr>
          <w:sz w:val="28"/>
          <w:szCs w:val="28"/>
        </w:rPr>
        <w:t>5. Настоящее решение вступает в силу со дня его официального опубликования</w:t>
      </w:r>
      <w:r>
        <w:rPr>
          <w:sz w:val="28"/>
          <w:szCs w:val="28"/>
        </w:rPr>
        <w:t xml:space="preserve"> и распространяется на правоотношения возникающие с 01.01.2013 года. </w:t>
      </w:r>
    </w:p>
    <w:p w:rsidR="00226B3E" w:rsidRDefault="00226B3E" w:rsidP="00CA0B80">
      <w:pPr>
        <w:jc w:val="both"/>
        <w:rPr>
          <w:sz w:val="28"/>
          <w:szCs w:val="28"/>
        </w:rPr>
      </w:pPr>
    </w:p>
    <w:p w:rsidR="00226B3E" w:rsidRDefault="00226B3E" w:rsidP="00CA0B80">
      <w:pPr>
        <w:jc w:val="both"/>
        <w:rPr>
          <w:sz w:val="28"/>
          <w:szCs w:val="28"/>
        </w:rPr>
      </w:pPr>
    </w:p>
    <w:p w:rsidR="00226B3E" w:rsidRDefault="00226B3E" w:rsidP="00CA0B8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    Ю.Л. Данкан</w:t>
      </w:r>
    </w:p>
    <w:p w:rsidR="00226B3E" w:rsidRDefault="00226B3E" w:rsidP="00CA0B80">
      <w:pPr>
        <w:jc w:val="both"/>
        <w:rPr>
          <w:sz w:val="28"/>
          <w:szCs w:val="28"/>
        </w:rPr>
      </w:pPr>
    </w:p>
    <w:p w:rsidR="00226B3E" w:rsidRPr="00D77C9F" w:rsidRDefault="00226B3E" w:rsidP="00CA0B8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                                                  М.С. Саяпин</w:t>
      </w:r>
      <w:bookmarkStart w:id="0" w:name="_GoBack"/>
      <w:bookmarkEnd w:id="0"/>
    </w:p>
    <w:sectPr w:rsidR="00226B3E" w:rsidRPr="00D77C9F" w:rsidSect="0036215B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45F10"/>
    <w:multiLevelType w:val="hybridMultilevel"/>
    <w:tmpl w:val="287219F0"/>
    <w:lvl w:ilvl="0" w:tplc="D5C21B7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0ED"/>
    <w:rsid w:val="0000319D"/>
    <w:rsid w:val="0000582D"/>
    <w:rsid w:val="0002270C"/>
    <w:rsid w:val="00022960"/>
    <w:rsid w:val="00025968"/>
    <w:rsid w:val="00037C9A"/>
    <w:rsid w:val="0004365D"/>
    <w:rsid w:val="00044313"/>
    <w:rsid w:val="00045BD7"/>
    <w:rsid w:val="00046511"/>
    <w:rsid w:val="00047302"/>
    <w:rsid w:val="00052A7A"/>
    <w:rsid w:val="0005723F"/>
    <w:rsid w:val="00064E77"/>
    <w:rsid w:val="000823C5"/>
    <w:rsid w:val="0009091C"/>
    <w:rsid w:val="0009735C"/>
    <w:rsid w:val="000A0E30"/>
    <w:rsid w:val="000A5574"/>
    <w:rsid w:val="000C00CE"/>
    <w:rsid w:val="000C5981"/>
    <w:rsid w:val="000D466B"/>
    <w:rsid w:val="000E41BA"/>
    <w:rsid w:val="000F324D"/>
    <w:rsid w:val="000F6D99"/>
    <w:rsid w:val="00103EC0"/>
    <w:rsid w:val="00105FF7"/>
    <w:rsid w:val="00112653"/>
    <w:rsid w:val="0011508F"/>
    <w:rsid w:val="001178C3"/>
    <w:rsid w:val="0013329C"/>
    <w:rsid w:val="00137CE7"/>
    <w:rsid w:val="0015007D"/>
    <w:rsid w:val="001669D4"/>
    <w:rsid w:val="0018624D"/>
    <w:rsid w:val="001A736A"/>
    <w:rsid w:val="001B147A"/>
    <w:rsid w:val="001E0819"/>
    <w:rsid w:val="001E1D83"/>
    <w:rsid w:val="001F0BBD"/>
    <w:rsid w:val="001F42DE"/>
    <w:rsid w:val="001F5B3D"/>
    <w:rsid w:val="001F69FA"/>
    <w:rsid w:val="0020294C"/>
    <w:rsid w:val="00205C99"/>
    <w:rsid w:val="00212741"/>
    <w:rsid w:val="00214C7C"/>
    <w:rsid w:val="00226238"/>
    <w:rsid w:val="00226B3E"/>
    <w:rsid w:val="00230A79"/>
    <w:rsid w:val="00234903"/>
    <w:rsid w:val="0024499A"/>
    <w:rsid w:val="00254447"/>
    <w:rsid w:val="00255368"/>
    <w:rsid w:val="00270401"/>
    <w:rsid w:val="002757D1"/>
    <w:rsid w:val="00276C01"/>
    <w:rsid w:val="00284B0D"/>
    <w:rsid w:val="00287E2A"/>
    <w:rsid w:val="00290EC6"/>
    <w:rsid w:val="00292392"/>
    <w:rsid w:val="002B15B6"/>
    <w:rsid w:val="002B673F"/>
    <w:rsid w:val="002D2260"/>
    <w:rsid w:val="002D5B2C"/>
    <w:rsid w:val="003017BF"/>
    <w:rsid w:val="003034EF"/>
    <w:rsid w:val="00310A6A"/>
    <w:rsid w:val="003118DF"/>
    <w:rsid w:val="00326351"/>
    <w:rsid w:val="0036215B"/>
    <w:rsid w:val="00367174"/>
    <w:rsid w:val="00375E70"/>
    <w:rsid w:val="00377804"/>
    <w:rsid w:val="00397E00"/>
    <w:rsid w:val="003A1428"/>
    <w:rsid w:val="003B1681"/>
    <w:rsid w:val="003E14F8"/>
    <w:rsid w:val="003E735A"/>
    <w:rsid w:val="003F079A"/>
    <w:rsid w:val="004008D4"/>
    <w:rsid w:val="00401858"/>
    <w:rsid w:val="0041073C"/>
    <w:rsid w:val="00411706"/>
    <w:rsid w:val="00412ACB"/>
    <w:rsid w:val="00415AF2"/>
    <w:rsid w:val="00416166"/>
    <w:rsid w:val="00425106"/>
    <w:rsid w:val="00432769"/>
    <w:rsid w:val="004338A6"/>
    <w:rsid w:val="00443C12"/>
    <w:rsid w:val="00446FB3"/>
    <w:rsid w:val="00450F79"/>
    <w:rsid w:val="0046047E"/>
    <w:rsid w:val="00484E34"/>
    <w:rsid w:val="00486FDD"/>
    <w:rsid w:val="004A10ED"/>
    <w:rsid w:val="004E103C"/>
    <w:rsid w:val="004E38B5"/>
    <w:rsid w:val="004E6EDE"/>
    <w:rsid w:val="004F6889"/>
    <w:rsid w:val="00514DB2"/>
    <w:rsid w:val="005170B7"/>
    <w:rsid w:val="005239D6"/>
    <w:rsid w:val="00534880"/>
    <w:rsid w:val="00535456"/>
    <w:rsid w:val="00536CCB"/>
    <w:rsid w:val="005414B4"/>
    <w:rsid w:val="00546946"/>
    <w:rsid w:val="00565080"/>
    <w:rsid w:val="00565BF5"/>
    <w:rsid w:val="0056776C"/>
    <w:rsid w:val="0057264E"/>
    <w:rsid w:val="00573D26"/>
    <w:rsid w:val="005757E1"/>
    <w:rsid w:val="00576267"/>
    <w:rsid w:val="005972A5"/>
    <w:rsid w:val="005A1F17"/>
    <w:rsid w:val="005A6201"/>
    <w:rsid w:val="005B3BE8"/>
    <w:rsid w:val="005B42BF"/>
    <w:rsid w:val="005C109E"/>
    <w:rsid w:val="005C1C06"/>
    <w:rsid w:val="005C54AF"/>
    <w:rsid w:val="005F2145"/>
    <w:rsid w:val="0063011E"/>
    <w:rsid w:val="0066777D"/>
    <w:rsid w:val="006700E4"/>
    <w:rsid w:val="006926E0"/>
    <w:rsid w:val="00695910"/>
    <w:rsid w:val="006A1A3F"/>
    <w:rsid w:val="006A2ACC"/>
    <w:rsid w:val="006A7D51"/>
    <w:rsid w:val="006B0739"/>
    <w:rsid w:val="006B3495"/>
    <w:rsid w:val="006E60B3"/>
    <w:rsid w:val="00701802"/>
    <w:rsid w:val="00733060"/>
    <w:rsid w:val="00753F3F"/>
    <w:rsid w:val="007544A4"/>
    <w:rsid w:val="00780057"/>
    <w:rsid w:val="00780D61"/>
    <w:rsid w:val="00787651"/>
    <w:rsid w:val="0079369F"/>
    <w:rsid w:val="007C04B6"/>
    <w:rsid w:val="007D009F"/>
    <w:rsid w:val="007D2F31"/>
    <w:rsid w:val="007D6099"/>
    <w:rsid w:val="007E25AB"/>
    <w:rsid w:val="007E44A4"/>
    <w:rsid w:val="007E4C2D"/>
    <w:rsid w:val="0080609B"/>
    <w:rsid w:val="00814108"/>
    <w:rsid w:val="00825310"/>
    <w:rsid w:val="00834027"/>
    <w:rsid w:val="008738ED"/>
    <w:rsid w:val="00874950"/>
    <w:rsid w:val="00882836"/>
    <w:rsid w:val="00884094"/>
    <w:rsid w:val="00884131"/>
    <w:rsid w:val="0089038F"/>
    <w:rsid w:val="00890E92"/>
    <w:rsid w:val="00891902"/>
    <w:rsid w:val="0089575D"/>
    <w:rsid w:val="008976F3"/>
    <w:rsid w:val="008A302F"/>
    <w:rsid w:val="008A369E"/>
    <w:rsid w:val="008A6012"/>
    <w:rsid w:val="008A7996"/>
    <w:rsid w:val="008D1ADF"/>
    <w:rsid w:val="008D3AB0"/>
    <w:rsid w:val="008D6254"/>
    <w:rsid w:val="008E0F75"/>
    <w:rsid w:val="008E380A"/>
    <w:rsid w:val="008E482F"/>
    <w:rsid w:val="008F27C9"/>
    <w:rsid w:val="00903B59"/>
    <w:rsid w:val="00904FFA"/>
    <w:rsid w:val="00912D02"/>
    <w:rsid w:val="00917CAE"/>
    <w:rsid w:val="00920531"/>
    <w:rsid w:val="009236D7"/>
    <w:rsid w:val="00926203"/>
    <w:rsid w:val="00927AB8"/>
    <w:rsid w:val="00927B22"/>
    <w:rsid w:val="00931D31"/>
    <w:rsid w:val="00936A2C"/>
    <w:rsid w:val="00944C2E"/>
    <w:rsid w:val="009460E7"/>
    <w:rsid w:val="00955D6C"/>
    <w:rsid w:val="00955F81"/>
    <w:rsid w:val="00957997"/>
    <w:rsid w:val="00964225"/>
    <w:rsid w:val="0096674F"/>
    <w:rsid w:val="00975FAB"/>
    <w:rsid w:val="00993C33"/>
    <w:rsid w:val="009943B2"/>
    <w:rsid w:val="00997466"/>
    <w:rsid w:val="009A51B3"/>
    <w:rsid w:val="009B55BC"/>
    <w:rsid w:val="009E0F20"/>
    <w:rsid w:val="009F7F3E"/>
    <w:rsid w:val="00A11500"/>
    <w:rsid w:val="00A17F97"/>
    <w:rsid w:val="00A32CE2"/>
    <w:rsid w:val="00A464E5"/>
    <w:rsid w:val="00A557BD"/>
    <w:rsid w:val="00A5616E"/>
    <w:rsid w:val="00A62FEB"/>
    <w:rsid w:val="00A73257"/>
    <w:rsid w:val="00A81430"/>
    <w:rsid w:val="00A819AA"/>
    <w:rsid w:val="00A92791"/>
    <w:rsid w:val="00AA1F4E"/>
    <w:rsid w:val="00AB720E"/>
    <w:rsid w:val="00AC5871"/>
    <w:rsid w:val="00AD2000"/>
    <w:rsid w:val="00AD5BE8"/>
    <w:rsid w:val="00AE0728"/>
    <w:rsid w:val="00AE35E1"/>
    <w:rsid w:val="00AF2C87"/>
    <w:rsid w:val="00B015C1"/>
    <w:rsid w:val="00B0207E"/>
    <w:rsid w:val="00B025E1"/>
    <w:rsid w:val="00B16ED8"/>
    <w:rsid w:val="00B20D4E"/>
    <w:rsid w:val="00B222A9"/>
    <w:rsid w:val="00B24469"/>
    <w:rsid w:val="00B44FB2"/>
    <w:rsid w:val="00B50C82"/>
    <w:rsid w:val="00B514B0"/>
    <w:rsid w:val="00B617AF"/>
    <w:rsid w:val="00B77294"/>
    <w:rsid w:val="00B80CF0"/>
    <w:rsid w:val="00B93752"/>
    <w:rsid w:val="00BD07A3"/>
    <w:rsid w:val="00BD41B6"/>
    <w:rsid w:val="00BD4994"/>
    <w:rsid w:val="00BE6373"/>
    <w:rsid w:val="00C0086B"/>
    <w:rsid w:val="00C00A4F"/>
    <w:rsid w:val="00C02C4E"/>
    <w:rsid w:val="00C13C05"/>
    <w:rsid w:val="00C300E9"/>
    <w:rsid w:val="00C31F46"/>
    <w:rsid w:val="00C34A4A"/>
    <w:rsid w:val="00C4393B"/>
    <w:rsid w:val="00C45432"/>
    <w:rsid w:val="00C57407"/>
    <w:rsid w:val="00C6568A"/>
    <w:rsid w:val="00C7563F"/>
    <w:rsid w:val="00C7798E"/>
    <w:rsid w:val="00C83B16"/>
    <w:rsid w:val="00C8581C"/>
    <w:rsid w:val="00CA0B80"/>
    <w:rsid w:val="00CA78D1"/>
    <w:rsid w:val="00CB5B26"/>
    <w:rsid w:val="00CB5F1E"/>
    <w:rsid w:val="00CD2EF7"/>
    <w:rsid w:val="00CD5965"/>
    <w:rsid w:val="00CD5CFC"/>
    <w:rsid w:val="00CF02FB"/>
    <w:rsid w:val="00D167AD"/>
    <w:rsid w:val="00D21219"/>
    <w:rsid w:val="00D21656"/>
    <w:rsid w:val="00D21669"/>
    <w:rsid w:val="00D359E9"/>
    <w:rsid w:val="00D36ADE"/>
    <w:rsid w:val="00D42475"/>
    <w:rsid w:val="00D45F42"/>
    <w:rsid w:val="00D471F1"/>
    <w:rsid w:val="00D532BF"/>
    <w:rsid w:val="00D54512"/>
    <w:rsid w:val="00D550F9"/>
    <w:rsid w:val="00D5566A"/>
    <w:rsid w:val="00D7261C"/>
    <w:rsid w:val="00D77C9F"/>
    <w:rsid w:val="00D81F93"/>
    <w:rsid w:val="00D850A0"/>
    <w:rsid w:val="00D96E72"/>
    <w:rsid w:val="00DA3A66"/>
    <w:rsid w:val="00DB00D9"/>
    <w:rsid w:val="00DC3A1C"/>
    <w:rsid w:val="00DD7131"/>
    <w:rsid w:val="00DF69DE"/>
    <w:rsid w:val="00E05475"/>
    <w:rsid w:val="00E113A8"/>
    <w:rsid w:val="00E172C4"/>
    <w:rsid w:val="00E2294C"/>
    <w:rsid w:val="00E27FF6"/>
    <w:rsid w:val="00E34826"/>
    <w:rsid w:val="00E37489"/>
    <w:rsid w:val="00E5224A"/>
    <w:rsid w:val="00E8600D"/>
    <w:rsid w:val="00E90C3C"/>
    <w:rsid w:val="00EB2BE7"/>
    <w:rsid w:val="00EC0BEF"/>
    <w:rsid w:val="00EC1A2D"/>
    <w:rsid w:val="00EC3CAF"/>
    <w:rsid w:val="00EC52BC"/>
    <w:rsid w:val="00ED23D1"/>
    <w:rsid w:val="00EE2326"/>
    <w:rsid w:val="00EE5851"/>
    <w:rsid w:val="00EF31BA"/>
    <w:rsid w:val="00F03E03"/>
    <w:rsid w:val="00F11585"/>
    <w:rsid w:val="00F14410"/>
    <w:rsid w:val="00F1503C"/>
    <w:rsid w:val="00F20B6F"/>
    <w:rsid w:val="00F22344"/>
    <w:rsid w:val="00F248E6"/>
    <w:rsid w:val="00F27BB7"/>
    <w:rsid w:val="00F36CD0"/>
    <w:rsid w:val="00F46B8C"/>
    <w:rsid w:val="00F47944"/>
    <w:rsid w:val="00F67807"/>
    <w:rsid w:val="00F757C7"/>
    <w:rsid w:val="00F825F4"/>
    <w:rsid w:val="00F83E72"/>
    <w:rsid w:val="00F864F7"/>
    <w:rsid w:val="00F866CC"/>
    <w:rsid w:val="00FC12C8"/>
    <w:rsid w:val="00FD791B"/>
    <w:rsid w:val="00FE117E"/>
    <w:rsid w:val="00FE15A5"/>
    <w:rsid w:val="00FE1D55"/>
    <w:rsid w:val="00FF34FB"/>
    <w:rsid w:val="00FF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E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77C9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8340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402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1</Pages>
  <Words>310</Words>
  <Characters>1767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GUEST</cp:lastModifiedBy>
  <cp:revision>11</cp:revision>
  <cp:lastPrinted>2012-10-15T05:27:00Z</cp:lastPrinted>
  <dcterms:created xsi:type="dcterms:W3CDTF">2012-08-02T03:23:00Z</dcterms:created>
  <dcterms:modified xsi:type="dcterms:W3CDTF">2012-11-06T04:45:00Z</dcterms:modified>
</cp:coreProperties>
</file>